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0C87EB76" w14:textId="77777777" w:rsidR="0095505F" w:rsidRPr="0095505F" w:rsidRDefault="00776607" w:rsidP="0095505F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95505F">
        <w:rPr>
          <w:rFonts w:cstheme="minorHAnsi"/>
          <w:szCs w:val="18"/>
          <w:lang w:eastAsia="pl-PL"/>
        </w:rPr>
        <w:t xml:space="preserve">w </w:t>
      </w:r>
      <w:r w:rsidR="0095505F" w:rsidRPr="0095505F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A2E0E4A" w14:textId="3A1F7641" w:rsidR="0070462E" w:rsidRPr="0095505F" w:rsidRDefault="00113469" w:rsidP="009613CA">
      <w:pPr>
        <w:pStyle w:val="Akapitzlist"/>
        <w:spacing w:before="60" w:after="120"/>
        <w:ind w:left="1279"/>
        <w:jc w:val="both"/>
        <w:rPr>
          <w:rFonts w:cstheme="minorHAnsi"/>
          <w:szCs w:val="18"/>
          <w:lang w:eastAsia="pl-PL"/>
        </w:rPr>
      </w:pPr>
      <w:r w:rsidRPr="0095505F">
        <w:rPr>
          <w:rFonts w:cstheme="minorHAnsi"/>
          <w:szCs w:val="18"/>
          <w:lang w:eastAsia="pl-PL"/>
        </w:rPr>
        <w:t xml:space="preserve">zgodnie z formularzem stanowiącym </w:t>
      </w:r>
      <w:r w:rsidR="000A506D" w:rsidRPr="0095505F">
        <w:rPr>
          <w:rFonts w:cstheme="minorHAnsi"/>
          <w:b/>
          <w:szCs w:val="18"/>
          <w:lang w:eastAsia="pl-PL"/>
        </w:rPr>
        <w:t>Załącznik nr 7 do SWZ</w:t>
      </w:r>
      <w:r w:rsidR="0070462E" w:rsidRPr="0095505F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272ACB9" w:rsidR="000A506D" w:rsidRPr="00BE5F1D" w:rsidRDefault="000A506D" w:rsidP="00BE5F1D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BE5F1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47085854" w14:textId="07CCBFE8" w:rsidR="0095505F" w:rsidRPr="009613CA" w:rsidRDefault="009613CA" w:rsidP="009613CA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co</w:t>
      </w:r>
      <w:r w:rsidR="00B52A41" w:rsidRPr="0067165D">
        <w:rPr>
          <w:rFonts w:cstheme="minorHAnsi"/>
          <w:sz w:val="20"/>
          <w:lang w:eastAsia="pl-PL"/>
        </w:rPr>
        <w:t xml:space="preserve"> </w:t>
      </w:r>
      <w:r w:rsidRPr="009613CA">
        <w:rPr>
          <w:rFonts w:cstheme="minorHAnsi"/>
          <w:sz w:val="20"/>
          <w:lang w:eastAsia="pl-PL"/>
        </w:rPr>
        <w:t>najmniej 1 osobą posiadającą uprawnienia budowlane do projektowania (uprawnienia z aktualną przynależnością do właściwej Okręgowej Izby Inżynierów Budownictwa) adekwatne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</w:p>
    <w:p w14:paraId="664F8118" w14:textId="26316296" w:rsidR="000A506D" w:rsidRPr="00113469" w:rsidRDefault="000A506D" w:rsidP="0095505F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27071700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698B9092" w14:textId="77777777" w:rsidR="00920298" w:rsidRPr="00920298" w:rsidRDefault="00920298" w:rsidP="00920298">
      <w:pPr>
        <w:spacing w:before="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5379EAC" w14:textId="77777777" w:rsidR="00E30CE0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</w:p>
    <w:p w14:paraId="0328D1E8" w14:textId="24654B29" w:rsidR="00BE5F1D" w:rsidRPr="000A506D" w:rsidRDefault="00BE5F1D" w:rsidP="00B52A41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</w:t>
      </w:r>
      <w:r w:rsidR="009613CA" w:rsidRPr="009613CA">
        <w:rPr>
          <w:rFonts w:cstheme="minorHAnsi"/>
          <w:szCs w:val="18"/>
          <w:lang w:eastAsia="pl-PL"/>
        </w:rPr>
        <w:t>Zamawiający nie stawia szczególnych warunków w tym zakresie.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1666A38D" w:rsidR="0070462E" w:rsidRPr="00BB4050" w:rsidRDefault="0070462E" w:rsidP="00BB4050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BB405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BB405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BB405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453008F4" w14:textId="77777777" w:rsidR="00BB4050" w:rsidRPr="00F1108D" w:rsidRDefault="00BB4050" w:rsidP="00BB405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0423F1">
        <w:rPr>
          <w:rFonts w:cstheme="minorHAnsi"/>
          <w:snapToGrid w:val="0"/>
          <w:szCs w:val="18"/>
          <w:lang w:eastAsia="pl-PL"/>
        </w:rPr>
        <w:t>.  9.4.2.1 – 9.4.2.14 oraz 9.4.3 Procedury Zakupów PGE Dystrybucja S.A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5ED45F11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144FF4A2" w14:textId="77777777" w:rsidR="00BB4050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5A689C14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7A389210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748781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2348D3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151B0014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47DECB78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EAF3E23" w14:textId="5D013976" w:rsidR="0095505F" w:rsidRPr="00BB4050" w:rsidRDefault="00BB4050" w:rsidP="009613C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60C65478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9B4ED2" w14:textId="73DE2641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 xml:space="preserve">, o którym mowa w pkt 1.2.1 pkt a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23E6117E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9613CA">
        <w:rPr>
          <w:rFonts w:cstheme="minorHAnsi"/>
          <w:bCs/>
          <w:szCs w:val="18"/>
        </w:rPr>
        <w:t>b</w:t>
      </w:r>
      <w:r w:rsidR="00085B27">
        <w:rPr>
          <w:rFonts w:cstheme="minorHAnsi"/>
          <w:bCs/>
          <w:szCs w:val="18"/>
        </w:rPr>
        <w:t xml:space="preserve"> </w:t>
      </w:r>
      <w:r w:rsidRPr="00837FDD">
        <w:rPr>
          <w:rFonts w:cstheme="minorHAnsi"/>
          <w:bCs/>
          <w:szCs w:val="18"/>
        </w:rPr>
        <w:t xml:space="preserve">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 xml:space="preserve">(w przypadku konsorcjum, przedmiotowe dokumenty </w:t>
      </w:r>
      <w:r w:rsidRPr="0070462E">
        <w:rPr>
          <w:rFonts w:eastAsia="Calibri" w:cstheme="minorHAnsi"/>
          <w:i/>
          <w:iCs/>
          <w:szCs w:val="18"/>
        </w:rPr>
        <w:lastRenderedPageBreak/>
        <w:t>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AED79D3" w:rsidR="00837FDD" w:rsidRPr="00BB4050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039E33AC" w14:textId="0569E083" w:rsidR="0070462E" w:rsidRPr="009613CA" w:rsidRDefault="00BB4050" w:rsidP="001F12B4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BB4050">
        <w:rPr>
          <w:rFonts w:eastAsia="Calibri" w:cstheme="minorHAnsi"/>
          <w:szCs w:val="18"/>
        </w:rPr>
        <w:t>Wyjaśnienia i dowody dotyczące spełnienia przesłanek, o których mowa w pkt. 1.4 powyżej</w:t>
      </w:r>
    </w:p>
    <w:p w14:paraId="4055B678" w14:textId="77777777" w:rsidR="00B52A41" w:rsidRPr="0070462E" w:rsidRDefault="00B52A41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6C9741C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</w:t>
      </w:r>
      <w:r w:rsidR="00BB4050">
        <w:rPr>
          <w:rFonts w:cstheme="minorHAnsi"/>
          <w:szCs w:val="18"/>
        </w:rPr>
        <w:t xml:space="preserve">2.8., </w:t>
      </w:r>
      <w:r w:rsidR="00B97F68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32145D3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="00BB4050">
        <w:rPr>
          <w:rFonts w:cstheme="minorHAnsi"/>
          <w:szCs w:val="18"/>
        </w:rPr>
        <w:t xml:space="preserve">2.8.,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4556B" w14:textId="77777777" w:rsidR="007A21D3" w:rsidRDefault="007A21D3" w:rsidP="00582CE9">
      <w:pPr>
        <w:spacing w:after="0"/>
      </w:pPr>
      <w:r>
        <w:separator/>
      </w:r>
    </w:p>
  </w:endnote>
  <w:endnote w:type="continuationSeparator" w:id="0">
    <w:p w14:paraId="6FC77497" w14:textId="77777777" w:rsidR="007A21D3" w:rsidRDefault="007A21D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1E6A" w14:textId="77777777" w:rsidR="007A21D3" w:rsidRDefault="007A21D3" w:rsidP="00582CE9">
      <w:pPr>
        <w:spacing w:after="0"/>
      </w:pPr>
      <w:r>
        <w:separator/>
      </w:r>
    </w:p>
  </w:footnote>
  <w:footnote w:type="continuationSeparator" w:id="0">
    <w:p w14:paraId="19393E20" w14:textId="77777777" w:rsidR="007A21D3" w:rsidRDefault="007A21D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A65320" w14:textId="77777777" w:rsidR="00054E25" w:rsidRPr="00054E25" w:rsidRDefault="00054E25" w:rsidP="00054E2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29684C41" w14:textId="77777777" w:rsidR="00EB1A27" w:rsidRPr="00EB1A27" w:rsidRDefault="00EB1A27" w:rsidP="00EB1A2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1ABFB3C0" w:rsidR="00347E8D" w:rsidRPr="006B2C28" w:rsidRDefault="000C1B9C" w:rsidP="00EB1A2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C1B9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POST/DYS/OLD/GZ/01545/2026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7F5B9D"/>
    <w:multiLevelType w:val="hybridMultilevel"/>
    <w:tmpl w:val="13EEFE6E"/>
    <w:lvl w:ilvl="0" w:tplc="D9F8A8A4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20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2"/>
  </w:num>
  <w:num w:numId="5" w16cid:durableId="1414474573">
    <w:abstractNumId w:val="20"/>
  </w:num>
  <w:num w:numId="6" w16cid:durableId="1732191650">
    <w:abstractNumId w:val="20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4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1"/>
  </w:num>
  <w:num w:numId="31" w16cid:durableId="373699211">
    <w:abstractNumId w:val="19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3"/>
  </w:num>
  <w:num w:numId="36" w16cid:durableId="91339701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D1B"/>
    <w:rsid w:val="0002424F"/>
    <w:rsid w:val="00027947"/>
    <w:rsid w:val="00033582"/>
    <w:rsid w:val="00036B40"/>
    <w:rsid w:val="00036D76"/>
    <w:rsid w:val="00040B6D"/>
    <w:rsid w:val="00051B85"/>
    <w:rsid w:val="00054A92"/>
    <w:rsid w:val="00054E25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85B27"/>
    <w:rsid w:val="0009045E"/>
    <w:rsid w:val="000915B8"/>
    <w:rsid w:val="00094799"/>
    <w:rsid w:val="00094EB9"/>
    <w:rsid w:val="00096510"/>
    <w:rsid w:val="000974B1"/>
    <w:rsid w:val="000A506D"/>
    <w:rsid w:val="000B0DBD"/>
    <w:rsid w:val="000B470A"/>
    <w:rsid w:val="000C1B9C"/>
    <w:rsid w:val="000C47A9"/>
    <w:rsid w:val="000C679C"/>
    <w:rsid w:val="000D42BE"/>
    <w:rsid w:val="000D5886"/>
    <w:rsid w:val="000E156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57E32"/>
    <w:rsid w:val="00167B53"/>
    <w:rsid w:val="00172B93"/>
    <w:rsid w:val="00175F4C"/>
    <w:rsid w:val="00185AAB"/>
    <w:rsid w:val="00192A23"/>
    <w:rsid w:val="001974F6"/>
    <w:rsid w:val="001A0CD8"/>
    <w:rsid w:val="001A4996"/>
    <w:rsid w:val="001B0061"/>
    <w:rsid w:val="001B22BA"/>
    <w:rsid w:val="001B50C4"/>
    <w:rsid w:val="001C522A"/>
    <w:rsid w:val="001D1A8B"/>
    <w:rsid w:val="001D2EB1"/>
    <w:rsid w:val="001E09FC"/>
    <w:rsid w:val="001E7E73"/>
    <w:rsid w:val="001F12B4"/>
    <w:rsid w:val="001F2556"/>
    <w:rsid w:val="001F3242"/>
    <w:rsid w:val="001F3600"/>
    <w:rsid w:val="001F3F20"/>
    <w:rsid w:val="001F737A"/>
    <w:rsid w:val="002067F1"/>
    <w:rsid w:val="00224257"/>
    <w:rsid w:val="00231E0A"/>
    <w:rsid w:val="00241D31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113A"/>
    <w:rsid w:val="002B5C62"/>
    <w:rsid w:val="002C470F"/>
    <w:rsid w:val="002D4CAD"/>
    <w:rsid w:val="002F09F8"/>
    <w:rsid w:val="002F10CA"/>
    <w:rsid w:val="00303C67"/>
    <w:rsid w:val="00310CB3"/>
    <w:rsid w:val="003472CE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21F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FA3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424"/>
    <w:rsid w:val="004F6B10"/>
    <w:rsid w:val="00520308"/>
    <w:rsid w:val="00522AC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49E9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170"/>
    <w:rsid w:val="006C4791"/>
    <w:rsid w:val="006C4B70"/>
    <w:rsid w:val="006C6089"/>
    <w:rsid w:val="006D16F1"/>
    <w:rsid w:val="006D6D63"/>
    <w:rsid w:val="006E100D"/>
    <w:rsid w:val="006E2000"/>
    <w:rsid w:val="006E5EF6"/>
    <w:rsid w:val="006F3B57"/>
    <w:rsid w:val="006F5F72"/>
    <w:rsid w:val="0070462E"/>
    <w:rsid w:val="00710355"/>
    <w:rsid w:val="00711246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430D0"/>
    <w:rsid w:val="00760251"/>
    <w:rsid w:val="007617E0"/>
    <w:rsid w:val="007673CA"/>
    <w:rsid w:val="00772961"/>
    <w:rsid w:val="00775E81"/>
    <w:rsid w:val="00776607"/>
    <w:rsid w:val="007843EC"/>
    <w:rsid w:val="007844EB"/>
    <w:rsid w:val="00784A78"/>
    <w:rsid w:val="00784DC3"/>
    <w:rsid w:val="00787D9C"/>
    <w:rsid w:val="00794EFB"/>
    <w:rsid w:val="007A1B94"/>
    <w:rsid w:val="007A21D3"/>
    <w:rsid w:val="007B094C"/>
    <w:rsid w:val="007B0FF0"/>
    <w:rsid w:val="007B50D8"/>
    <w:rsid w:val="007C6687"/>
    <w:rsid w:val="007C67FA"/>
    <w:rsid w:val="007D0675"/>
    <w:rsid w:val="007D1209"/>
    <w:rsid w:val="007E7B33"/>
    <w:rsid w:val="007F47EC"/>
    <w:rsid w:val="00812E3F"/>
    <w:rsid w:val="008130D5"/>
    <w:rsid w:val="0081735D"/>
    <w:rsid w:val="008217CE"/>
    <w:rsid w:val="008247E4"/>
    <w:rsid w:val="00826B8D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9754C"/>
    <w:rsid w:val="008A4D3F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67E"/>
    <w:rsid w:val="0090379D"/>
    <w:rsid w:val="00910E6D"/>
    <w:rsid w:val="00911FA5"/>
    <w:rsid w:val="00920298"/>
    <w:rsid w:val="00935B17"/>
    <w:rsid w:val="00936AC2"/>
    <w:rsid w:val="00944154"/>
    <w:rsid w:val="00944BEA"/>
    <w:rsid w:val="0095505F"/>
    <w:rsid w:val="009613CA"/>
    <w:rsid w:val="0096232C"/>
    <w:rsid w:val="00962604"/>
    <w:rsid w:val="00964A31"/>
    <w:rsid w:val="00965ACD"/>
    <w:rsid w:val="00967DAD"/>
    <w:rsid w:val="00971C8B"/>
    <w:rsid w:val="00971E24"/>
    <w:rsid w:val="00972B41"/>
    <w:rsid w:val="00977479"/>
    <w:rsid w:val="00983EBF"/>
    <w:rsid w:val="00984E39"/>
    <w:rsid w:val="0098502B"/>
    <w:rsid w:val="00986E3C"/>
    <w:rsid w:val="00987773"/>
    <w:rsid w:val="0099098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9CE"/>
    <w:rsid w:val="009D58D0"/>
    <w:rsid w:val="009D5A1B"/>
    <w:rsid w:val="009D7472"/>
    <w:rsid w:val="009E0A88"/>
    <w:rsid w:val="009E2CB5"/>
    <w:rsid w:val="009E570C"/>
    <w:rsid w:val="009E5B5E"/>
    <w:rsid w:val="00A01AEC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437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2A41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B4050"/>
    <w:rsid w:val="00BB53A3"/>
    <w:rsid w:val="00BC3599"/>
    <w:rsid w:val="00BD1D08"/>
    <w:rsid w:val="00BE0AE4"/>
    <w:rsid w:val="00BE382D"/>
    <w:rsid w:val="00BE38BB"/>
    <w:rsid w:val="00BE5F1D"/>
    <w:rsid w:val="00BF0FC7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4E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34CF7"/>
    <w:rsid w:val="00D42BAC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0CE0"/>
    <w:rsid w:val="00E33932"/>
    <w:rsid w:val="00E413AB"/>
    <w:rsid w:val="00E41451"/>
    <w:rsid w:val="00E45F98"/>
    <w:rsid w:val="00E56B47"/>
    <w:rsid w:val="00E66A6F"/>
    <w:rsid w:val="00E66C29"/>
    <w:rsid w:val="00E66F4B"/>
    <w:rsid w:val="00E706C2"/>
    <w:rsid w:val="00E72CD1"/>
    <w:rsid w:val="00E8041E"/>
    <w:rsid w:val="00E92F67"/>
    <w:rsid w:val="00E95B91"/>
    <w:rsid w:val="00EA6557"/>
    <w:rsid w:val="00EA6B97"/>
    <w:rsid w:val="00EB1A2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481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3B2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udziału.docx</dmsv2BaseFileName>
    <dmsv2BaseDisplayName xmlns="http://schemas.microsoft.com/sharepoint/v3">Załącznik nr 2 do SWZ - Warunki udziału</dmsv2BaseDisplayName>
    <dmsv2SWPP2ObjectNumber xmlns="http://schemas.microsoft.com/sharepoint/v3">POST/DYS/OLD/GZ/01545/2026                        </dmsv2SWPP2ObjectNumber>
    <dmsv2SWPP2SumMD5 xmlns="http://schemas.microsoft.com/sharepoint/v3">6acf12d255fab70f6705bd05d624ee7b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25015522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FJ3FSM7XJ42E-1195302456-4764</_dlc_DocId>
    <_dlc_DocIdUrl xmlns="a19cb1c7-c5c7-46d4-85ae-d83685407bba">
      <Url>https://swpp2.dms.gkpge.pl/sites/43/_layouts/15/DocIdRedir.aspx?ID=FJ3FSM7XJ42E-1195302456-4764</Url>
      <Description>FJ3FSM7XJ42E-1195302456-4764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9191EF-07D2-478D-B9F3-FDE78BEDEE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65</TotalTime>
  <Pages>6</Pages>
  <Words>3571</Words>
  <Characters>21430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29</cp:revision>
  <cp:lastPrinted>2024-07-15T11:21:00Z</cp:lastPrinted>
  <dcterms:created xsi:type="dcterms:W3CDTF">2025-10-13T11:10:00Z</dcterms:created>
  <dcterms:modified xsi:type="dcterms:W3CDTF">2026-04-22T12:53:00Z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9d78c8a9-b47d-4e21-969f-baba07312ef3</vt:lpwstr>
  </property>
</Properties>
</file>